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1BE" w:rsidRPr="00E92846" w:rsidRDefault="001D21BE" w:rsidP="00385DB6">
      <w:pPr>
        <w:pStyle w:val="TitleAdd"/>
      </w:pPr>
    </w:p>
    <w:p w:rsidR="001D21BE" w:rsidRPr="00E92846" w:rsidRDefault="001D21BE" w:rsidP="00385DB6">
      <w:pPr>
        <w:pStyle w:val="TitleAdd"/>
      </w:pPr>
    </w:p>
    <w:p w:rsidR="001D21BE" w:rsidRPr="00E92846" w:rsidRDefault="001D21BE" w:rsidP="00385DB6">
      <w:pPr>
        <w:pStyle w:val="TitleAdd"/>
      </w:pPr>
    </w:p>
    <w:p w:rsidR="001D21BE" w:rsidRPr="00E92846" w:rsidRDefault="001D21BE" w:rsidP="00385DB6">
      <w:pPr>
        <w:pStyle w:val="TitleAdd"/>
      </w:pPr>
    </w:p>
    <w:p w:rsidR="001D21BE" w:rsidRPr="00E92846" w:rsidRDefault="001D21BE" w:rsidP="00385DB6">
      <w:pPr>
        <w:pStyle w:val="TitleAdd"/>
      </w:pPr>
    </w:p>
    <w:p w:rsidR="001D21BE" w:rsidRPr="00E92846" w:rsidRDefault="001D21BE" w:rsidP="00385DB6">
      <w:pPr>
        <w:pStyle w:val="TitleAdd"/>
      </w:pPr>
    </w:p>
    <w:p w:rsidR="001D21BE" w:rsidRPr="00E92846" w:rsidRDefault="001D21BE" w:rsidP="00385DB6">
      <w:pPr>
        <w:pStyle w:val="TitleAdd"/>
      </w:pPr>
    </w:p>
    <w:p w:rsidR="001D21BE" w:rsidRPr="00E92846" w:rsidRDefault="001D21BE" w:rsidP="00385DB6">
      <w:pPr>
        <w:pStyle w:val="TitleAdd"/>
      </w:pPr>
    </w:p>
    <w:p w:rsidR="001D21BE" w:rsidRDefault="001D21BE" w:rsidP="001D21BE">
      <w:pPr>
        <w:pStyle w:val="Text"/>
        <w:jc w:val="right"/>
        <w:rPr>
          <w:rFonts w:ascii="Arial" w:hAnsi="Arial" w:cs="Arial"/>
          <w:b/>
        </w:rPr>
      </w:pPr>
    </w:p>
    <w:p w:rsidR="00EC095B" w:rsidRDefault="00EC095B" w:rsidP="00EC095B">
      <w:pPr>
        <w:pStyle w:val="Text"/>
        <w:jc w:val="right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DEER Database:</w:t>
      </w:r>
    </w:p>
    <w:p w:rsidR="00EC095B" w:rsidRDefault="00EC095B" w:rsidP="00EC095B">
      <w:pPr>
        <w:pStyle w:val="Text"/>
        <w:jc w:val="right"/>
        <w:rPr>
          <w:rFonts w:ascii="Arial" w:hAnsi="Arial" w:cs="Arial"/>
          <w:b/>
          <w:sz w:val="36"/>
        </w:rPr>
      </w:pPr>
    </w:p>
    <w:p w:rsidR="001D21BE" w:rsidRPr="00EC095B" w:rsidRDefault="00104E1C" w:rsidP="00EC095B">
      <w:pPr>
        <w:pStyle w:val="Text"/>
        <w:jc w:val="right"/>
        <w:rPr>
          <w:rFonts w:ascii="Arial" w:hAnsi="Arial" w:cs="Arial"/>
          <w:b/>
          <w:sz w:val="36"/>
        </w:rPr>
      </w:pPr>
      <w:r w:rsidRPr="00104E1C">
        <w:rPr>
          <w:rFonts w:ascii="Arial" w:hAnsi="Arial" w:cs="Arial"/>
          <w:b/>
          <w:sz w:val="36"/>
        </w:rPr>
        <w:t>2011 Update</w:t>
      </w:r>
      <w:r w:rsidR="00EC095B">
        <w:rPr>
          <w:rFonts w:ascii="Arial" w:hAnsi="Arial" w:cs="Arial"/>
          <w:b/>
          <w:sz w:val="36"/>
        </w:rPr>
        <w:t xml:space="preserve"> </w:t>
      </w:r>
      <w:r w:rsidR="00B71E9D">
        <w:rPr>
          <w:rFonts w:ascii="Arial" w:hAnsi="Arial" w:cs="Arial"/>
          <w:b/>
          <w:sz w:val="36"/>
        </w:rPr>
        <w:t>Documentation</w:t>
      </w:r>
    </w:p>
    <w:p w:rsidR="001D21BE" w:rsidRPr="0023478D" w:rsidRDefault="001D21BE" w:rsidP="001D21BE">
      <w:pPr>
        <w:pStyle w:val="Text"/>
        <w:jc w:val="right"/>
        <w:rPr>
          <w:rFonts w:ascii="Arial" w:hAnsi="Arial" w:cs="Arial"/>
          <w:b/>
        </w:rPr>
      </w:pPr>
    </w:p>
    <w:p w:rsidR="001D21BE" w:rsidRDefault="00C012EE" w:rsidP="001D21BE">
      <w:pPr>
        <w:pStyle w:val="Text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Appendices</w:t>
      </w:r>
    </w:p>
    <w:p w:rsidR="00104E1C" w:rsidRDefault="00104E1C" w:rsidP="001D21BE">
      <w:pPr>
        <w:pStyle w:val="Text"/>
        <w:jc w:val="right"/>
        <w:rPr>
          <w:rFonts w:ascii="Arial" w:hAnsi="Arial" w:cs="Arial"/>
          <w:b/>
        </w:rPr>
      </w:pPr>
    </w:p>
    <w:p w:rsidR="00104E1C" w:rsidRDefault="00104E1C" w:rsidP="001D21BE">
      <w:pPr>
        <w:pStyle w:val="Text"/>
        <w:jc w:val="right"/>
        <w:rPr>
          <w:rFonts w:ascii="Arial" w:hAnsi="Arial" w:cs="Arial"/>
          <w:b/>
        </w:rPr>
      </w:pPr>
    </w:p>
    <w:p w:rsidR="00104E1C" w:rsidRPr="0023478D" w:rsidRDefault="00104E1C" w:rsidP="001D21BE">
      <w:pPr>
        <w:pStyle w:val="Text"/>
        <w:jc w:val="right"/>
        <w:rPr>
          <w:rFonts w:ascii="Arial" w:hAnsi="Arial" w:cs="Arial"/>
          <w:b/>
        </w:rPr>
      </w:pPr>
    </w:p>
    <w:p w:rsidR="001D21BE" w:rsidRPr="0023478D" w:rsidRDefault="001D21BE" w:rsidP="001D21BE">
      <w:pPr>
        <w:pStyle w:val="Text"/>
        <w:jc w:val="right"/>
        <w:rPr>
          <w:rFonts w:ascii="Arial" w:hAnsi="Arial" w:cs="Arial"/>
          <w:b/>
        </w:rPr>
      </w:pPr>
    </w:p>
    <w:p w:rsidR="001D21BE" w:rsidRPr="0023478D" w:rsidRDefault="001D21BE" w:rsidP="001D21BE">
      <w:pPr>
        <w:pStyle w:val="Text"/>
        <w:jc w:val="right"/>
        <w:rPr>
          <w:rFonts w:ascii="Arial" w:hAnsi="Arial" w:cs="Arial"/>
          <w:b/>
        </w:rPr>
      </w:pPr>
    </w:p>
    <w:p w:rsidR="001D21BE" w:rsidRPr="001C5A87" w:rsidRDefault="001D21BE" w:rsidP="00385DB6">
      <w:pPr>
        <w:pStyle w:val="TitleAdd"/>
      </w:pPr>
      <w:r w:rsidRPr="001C5A87">
        <w:t>Submitted to:</w:t>
      </w:r>
    </w:p>
    <w:p w:rsidR="001D21BE" w:rsidRPr="008221D4" w:rsidRDefault="001D21BE" w:rsidP="001D21BE">
      <w:pPr>
        <w:pStyle w:val="Text"/>
        <w:jc w:val="right"/>
        <w:rPr>
          <w:rFonts w:ascii="Arial" w:hAnsi="Arial" w:cs="Arial"/>
          <w:b/>
        </w:rPr>
      </w:pPr>
    </w:p>
    <w:p w:rsidR="005715AA" w:rsidRPr="00B71E9D" w:rsidRDefault="00B71E9D" w:rsidP="00385DB6">
      <w:pPr>
        <w:pStyle w:val="TitleAdd"/>
      </w:pPr>
      <w:r w:rsidRPr="00B71E9D">
        <w:t>Peter Lai</w:t>
      </w:r>
    </w:p>
    <w:p w:rsidR="005715AA" w:rsidRPr="00B71E9D" w:rsidRDefault="00B71E9D" w:rsidP="00385DB6">
      <w:pPr>
        <w:pStyle w:val="TitleAdd"/>
      </w:pPr>
      <w:r w:rsidRPr="00B71E9D">
        <w:t>California Public Utility Commission</w:t>
      </w:r>
    </w:p>
    <w:p w:rsidR="00B71E9D" w:rsidRPr="00B71E9D" w:rsidRDefault="00B71E9D" w:rsidP="00385DB6">
      <w:pPr>
        <w:pStyle w:val="TitleAdd"/>
      </w:pPr>
      <w:r w:rsidRPr="00B71E9D">
        <w:t>505 Van Ness Avenue</w:t>
      </w:r>
    </w:p>
    <w:p w:rsidR="005715AA" w:rsidRPr="005715AA" w:rsidRDefault="00B71E9D" w:rsidP="00385DB6">
      <w:pPr>
        <w:pStyle w:val="TitleAdd"/>
      </w:pPr>
      <w:r w:rsidRPr="00B71E9D">
        <w:t>San Francisco, CA</w:t>
      </w:r>
    </w:p>
    <w:p w:rsidR="00AF1B53" w:rsidRDefault="00AF1B53" w:rsidP="00385DB6">
      <w:pPr>
        <w:pStyle w:val="TitleAdd"/>
      </w:pPr>
    </w:p>
    <w:p w:rsidR="00104E1C" w:rsidRPr="001C5A87" w:rsidRDefault="00104E1C" w:rsidP="00385DB6">
      <w:pPr>
        <w:pStyle w:val="TitleAdd"/>
      </w:pPr>
    </w:p>
    <w:p w:rsidR="00167501" w:rsidRDefault="00167501" w:rsidP="00385DB6">
      <w:pPr>
        <w:pStyle w:val="TitleAdd"/>
      </w:pPr>
    </w:p>
    <w:p w:rsidR="001D21BE" w:rsidRPr="001C5A87" w:rsidRDefault="001D21BE" w:rsidP="00385DB6">
      <w:pPr>
        <w:pStyle w:val="TitleAdd"/>
      </w:pPr>
      <w:r w:rsidRPr="001C5A87">
        <w:t>Submitted by:</w:t>
      </w:r>
    </w:p>
    <w:p w:rsidR="001D21BE" w:rsidRPr="001C5A87" w:rsidRDefault="001D21BE" w:rsidP="00385DB6">
      <w:pPr>
        <w:pStyle w:val="TitleAdd"/>
      </w:pPr>
    </w:p>
    <w:p w:rsidR="001D21BE" w:rsidRPr="001C5A87" w:rsidRDefault="001D21BE" w:rsidP="00385DB6">
      <w:pPr>
        <w:pStyle w:val="TitleAdd"/>
      </w:pPr>
      <w:r w:rsidRPr="001C5A87">
        <w:t>Itron, Inc.</w:t>
      </w:r>
    </w:p>
    <w:p w:rsidR="001D21BE" w:rsidRDefault="00104E1C" w:rsidP="00385DB6">
      <w:pPr>
        <w:pStyle w:val="TitleAdd"/>
      </w:pPr>
      <w:r>
        <w:t>1111 Broadway, Suite 1800</w:t>
      </w:r>
    </w:p>
    <w:p w:rsidR="00104E1C" w:rsidRDefault="00104E1C" w:rsidP="00385DB6">
      <w:pPr>
        <w:pStyle w:val="TitleAdd"/>
      </w:pPr>
      <w:r>
        <w:t>Oakland, California  94607</w:t>
      </w:r>
    </w:p>
    <w:p w:rsidR="001D21BE" w:rsidRPr="001C5A87" w:rsidRDefault="001D21BE" w:rsidP="00385DB6">
      <w:pPr>
        <w:pStyle w:val="TitleAdd"/>
      </w:pPr>
      <w:r w:rsidRPr="001C5A87">
        <w:t>(</w:t>
      </w:r>
      <w:r w:rsidR="00104E1C">
        <w:t>510</w:t>
      </w:r>
      <w:r w:rsidRPr="001C5A87">
        <w:t xml:space="preserve">) </w:t>
      </w:r>
      <w:r w:rsidR="00104E1C">
        <w:t>844</w:t>
      </w:r>
      <w:r w:rsidRPr="001C5A87">
        <w:t>-</w:t>
      </w:r>
      <w:r w:rsidR="00104E1C">
        <w:t>2800</w:t>
      </w:r>
    </w:p>
    <w:p w:rsidR="001D21BE" w:rsidRDefault="001D21BE" w:rsidP="00385DB6">
      <w:pPr>
        <w:pStyle w:val="TitleAdd"/>
      </w:pPr>
    </w:p>
    <w:p w:rsidR="00EC095B" w:rsidRDefault="00EC095B" w:rsidP="00385DB6">
      <w:pPr>
        <w:pStyle w:val="TitleAdd"/>
      </w:pPr>
    </w:p>
    <w:p w:rsidR="00EC095B" w:rsidRDefault="00EC095B" w:rsidP="00385DB6">
      <w:pPr>
        <w:pStyle w:val="TitleAdd"/>
      </w:pPr>
      <w:r>
        <w:t>With assistance from:</w:t>
      </w:r>
    </w:p>
    <w:p w:rsidR="00EC095B" w:rsidRDefault="00EC095B" w:rsidP="00385DB6">
      <w:pPr>
        <w:pStyle w:val="TitleAdd"/>
      </w:pPr>
    </w:p>
    <w:p w:rsidR="00EC095B" w:rsidRPr="001C5A87" w:rsidRDefault="00EC095B" w:rsidP="00385DB6">
      <w:pPr>
        <w:pStyle w:val="TitleAdd"/>
      </w:pPr>
      <w:r>
        <w:t>KEMA</w:t>
      </w:r>
    </w:p>
    <w:p w:rsidR="001D21BE" w:rsidRDefault="00EC095B" w:rsidP="00385DB6">
      <w:pPr>
        <w:pStyle w:val="TitleAdd"/>
      </w:pPr>
      <w:r>
        <w:t>JJ Hirsh</w:t>
      </w:r>
    </w:p>
    <w:p w:rsidR="00EC095B" w:rsidRPr="001C5A87" w:rsidRDefault="00EC095B" w:rsidP="00385DB6">
      <w:pPr>
        <w:pStyle w:val="TitleAdd"/>
      </w:pPr>
    </w:p>
    <w:p w:rsidR="001D21BE" w:rsidRPr="001C5A87" w:rsidRDefault="001D21BE" w:rsidP="00385DB6">
      <w:pPr>
        <w:pStyle w:val="TitleAdd"/>
      </w:pPr>
    </w:p>
    <w:p w:rsidR="001D21BE" w:rsidRPr="001C5A87" w:rsidRDefault="0098334D" w:rsidP="00385DB6">
      <w:pPr>
        <w:pStyle w:val="TitleAdd"/>
      </w:pPr>
      <w:r>
        <w:t>November 8</w:t>
      </w:r>
      <w:r w:rsidR="00104E1C">
        <w:t>, 2011</w:t>
      </w:r>
    </w:p>
    <w:p w:rsidR="001D21BE" w:rsidRPr="00E56D10" w:rsidRDefault="001D21BE" w:rsidP="001D21BE"/>
    <w:sectPr w:rsidR="001D21BE" w:rsidRPr="00E56D10" w:rsidSect="0010168E">
      <w:headerReference w:type="first" r:id="rId7"/>
      <w:footerReference w:type="first" r:id="rId8"/>
      <w:pgSz w:w="12240" w:h="15840" w:code="1"/>
      <w:pgMar w:top="1440" w:right="1440" w:bottom="1080" w:left="432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7A5" w:rsidRDefault="002607A5">
      <w:r>
        <w:separator/>
      </w:r>
    </w:p>
  </w:endnote>
  <w:endnote w:type="continuationSeparator" w:id="0">
    <w:p w:rsidR="002607A5" w:rsidRDefault="00260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7A5" w:rsidRDefault="002607A5" w:rsidP="00407AE5">
    <w:pPr>
      <w:pStyle w:val="Footer"/>
      <w:pBdr>
        <w:top w:val="none" w:sz="0" w:space="0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7A5" w:rsidRDefault="002607A5">
      <w:r>
        <w:separator/>
      </w:r>
    </w:p>
  </w:footnote>
  <w:footnote w:type="continuationSeparator" w:id="0">
    <w:p w:rsidR="002607A5" w:rsidRDefault="002607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7A5" w:rsidRDefault="002607A5" w:rsidP="009542C6">
    <w:pPr>
      <w:pStyle w:val="Header"/>
      <w:pBdr>
        <w:bottom w:val="none" w:sz="0" w:space="0" w:color="auto"/>
      </w:pBd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-2806065</wp:posOffset>
          </wp:positionH>
          <wp:positionV relativeFrom="paragraph">
            <wp:posOffset>-568960</wp:posOffset>
          </wp:positionV>
          <wp:extent cx="7942580" cy="10287000"/>
          <wp:effectExtent l="19050" t="0" r="127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2580" cy="10287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intFractionalCharacterWidth/>
  <w:embedSystemFonts/>
  <w:hideSpellingErrors/>
  <w:hideGrammaticalErrors/>
  <w:proofState w:spelling="clean" w:grammar="clean"/>
  <w:attachedTemplate r:id="rId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/>
  <w:rsids>
    <w:rsidRoot w:val="00BC5618"/>
    <w:rsid w:val="000078EB"/>
    <w:rsid w:val="000C53CA"/>
    <w:rsid w:val="000E4D78"/>
    <w:rsid w:val="0010168E"/>
    <w:rsid w:val="001031EA"/>
    <w:rsid w:val="00104E1C"/>
    <w:rsid w:val="00134DE4"/>
    <w:rsid w:val="00167501"/>
    <w:rsid w:val="00172797"/>
    <w:rsid w:val="001C5A87"/>
    <w:rsid w:val="001D21BE"/>
    <w:rsid w:val="001F38F9"/>
    <w:rsid w:val="0023478D"/>
    <w:rsid w:val="002607A5"/>
    <w:rsid w:val="00316914"/>
    <w:rsid w:val="00375316"/>
    <w:rsid w:val="00385DB6"/>
    <w:rsid w:val="003A1586"/>
    <w:rsid w:val="003B5A35"/>
    <w:rsid w:val="003B7875"/>
    <w:rsid w:val="003C5E1C"/>
    <w:rsid w:val="003F72D1"/>
    <w:rsid w:val="00407AE5"/>
    <w:rsid w:val="004E617A"/>
    <w:rsid w:val="004F1077"/>
    <w:rsid w:val="005715AA"/>
    <w:rsid w:val="0057274F"/>
    <w:rsid w:val="005803CD"/>
    <w:rsid w:val="006340F0"/>
    <w:rsid w:val="00651C9E"/>
    <w:rsid w:val="00654580"/>
    <w:rsid w:val="00666EE7"/>
    <w:rsid w:val="006B42E1"/>
    <w:rsid w:val="006F6AD0"/>
    <w:rsid w:val="006F7929"/>
    <w:rsid w:val="0076447A"/>
    <w:rsid w:val="00791E49"/>
    <w:rsid w:val="007B1191"/>
    <w:rsid w:val="00813CE9"/>
    <w:rsid w:val="00922CAF"/>
    <w:rsid w:val="00924F4F"/>
    <w:rsid w:val="009542C6"/>
    <w:rsid w:val="0098334D"/>
    <w:rsid w:val="00987759"/>
    <w:rsid w:val="00997728"/>
    <w:rsid w:val="009D47C3"/>
    <w:rsid w:val="00A539A1"/>
    <w:rsid w:val="00A57B09"/>
    <w:rsid w:val="00A907F5"/>
    <w:rsid w:val="00AF1B53"/>
    <w:rsid w:val="00AF761D"/>
    <w:rsid w:val="00B02F9D"/>
    <w:rsid w:val="00B276E4"/>
    <w:rsid w:val="00B71E9D"/>
    <w:rsid w:val="00BB7272"/>
    <w:rsid w:val="00BC5618"/>
    <w:rsid w:val="00BF6D64"/>
    <w:rsid w:val="00C012EE"/>
    <w:rsid w:val="00C06700"/>
    <w:rsid w:val="00CA72B1"/>
    <w:rsid w:val="00D73064"/>
    <w:rsid w:val="00DE6DEF"/>
    <w:rsid w:val="00E172CE"/>
    <w:rsid w:val="00E47B98"/>
    <w:rsid w:val="00E53699"/>
    <w:rsid w:val="00EC095B"/>
    <w:rsid w:val="00F03581"/>
    <w:rsid w:val="00F25209"/>
    <w:rsid w:val="00FD3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uiPriority="10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168E"/>
    <w:pPr>
      <w:spacing w:line="280" w:lineRule="atLeast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pF"/>
    <w:qFormat/>
    <w:rsid w:val="0010168E"/>
    <w:pPr>
      <w:keepNext/>
      <w:pBdr>
        <w:bottom w:val="single" w:sz="12" w:space="26" w:color="auto"/>
      </w:pBdr>
      <w:spacing w:after="240" w:line="320" w:lineRule="atLeast"/>
      <w:outlineLvl w:val="0"/>
    </w:pPr>
    <w:rPr>
      <w:rFonts w:ascii="Arial" w:hAnsi="Arial"/>
      <w:b/>
      <w:sz w:val="36"/>
    </w:rPr>
  </w:style>
  <w:style w:type="paragraph" w:styleId="Heading2">
    <w:name w:val="heading 2"/>
    <w:basedOn w:val="Normal"/>
    <w:next w:val="pF"/>
    <w:qFormat/>
    <w:rsid w:val="0010168E"/>
    <w:pPr>
      <w:keepNext/>
      <w:spacing w:after="240" w:line="320" w:lineRule="atLeast"/>
      <w:outlineLvl w:val="1"/>
    </w:pPr>
    <w:rPr>
      <w:rFonts w:ascii="Arial" w:hAnsi="Arial"/>
      <w:b/>
      <w:sz w:val="28"/>
    </w:rPr>
  </w:style>
  <w:style w:type="paragraph" w:styleId="Heading3">
    <w:name w:val="heading 3"/>
    <w:basedOn w:val="Normal"/>
    <w:next w:val="pF"/>
    <w:qFormat/>
    <w:rsid w:val="0010168E"/>
    <w:pPr>
      <w:keepNext/>
      <w:spacing w:after="130" w:line="320" w:lineRule="atLeast"/>
      <w:outlineLvl w:val="2"/>
    </w:pPr>
    <w:rPr>
      <w:rFonts w:ascii="Arial" w:hAnsi="Arial"/>
      <w:b/>
      <w:i/>
    </w:rPr>
  </w:style>
  <w:style w:type="paragraph" w:styleId="Heading4">
    <w:name w:val="heading 4"/>
    <w:basedOn w:val="Normal"/>
    <w:next w:val="Normal3"/>
    <w:qFormat/>
    <w:rsid w:val="0010168E"/>
    <w:pPr>
      <w:spacing w:line="320" w:lineRule="atLeast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rsid w:val="0010168E"/>
    <w:pPr>
      <w:keepNext/>
      <w:spacing w:line="320" w:lineRule="atLeast"/>
      <w:outlineLvl w:val="4"/>
    </w:pPr>
    <w:rPr>
      <w:rFonts w:ascii="Arial" w:hAnsi="Arial"/>
      <w:b/>
    </w:rPr>
  </w:style>
  <w:style w:type="paragraph" w:styleId="Heading6">
    <w:name w:val="heading 6"/>
    <w:basedOn w:val="Heading1"/>
    <w:qFormat/>
    <w:rsid w:val="0010168E"/>
    <w:pPr>
      <w:tabs>
        <w:tab w:val="left" w:pos="2880"/>
      </w:tabs>
      <w:ind w:left="2880" w:hanging="288"/>
      <w:outlineLvl w:val="5"/>
    </w:pPr>
  </w:style>
  <w:style w:type="paragraph" w:styleId="Heading7">
    <w:name w:val="heading 7"/>
    <w:basedOn w:val="Heading1"/>
    <w:qFormat/>
    <w:rsid w:val="0010168E"/>
    <w:pPr>
      <w:tabs>
        <w:tab w:val="left" w:pos="3456"/>
      </w:tabs>
      <w:ind w:left="3456" w:hanging="288"/>
      <w:outlineLvl w:val="6"/>
    </w:pPr>
  </w:style>
  <w:style w:type="paragraph" w:styleId="Heading8">
    <w:name w:val="heading 8"/>
    <w:basedOn w:val="Normal"/>
    <w:next w:val="NormalIndent"/>
    <w:qFormat/>
    <w:rsid w:val="0010168E"/>
    <w:pPr>
      <w:ind w:left="720"/>
      <w:outlineLvl w:val="7"/>
    </w:pPr>
    <w:rPr>
      <w:rFonts w:ascii="Tms Rmn" w:hAnsi="Tms Rmn"/>
      <w:i/>
      <w:sz w:val="20"/>
    </w:rPr>
  </w:style>
  <w:style w:type="paragraph" w:styleId="Heading9">
    <w:name w:val="heading 9"/>
    <w:basedOn w:val="Normal"/>
    <w:next w:val="NormalIndent"/>
    <w:qFormat/>
    <w:rsid w:val="0010168E"/>
    <w:pPr>
      <w:ind w:left="720"/>
      <w:outlineLvl w:val="8"/>
    </w:pPr>
    <w:rPr>
      <w:rFonts w:ascii="Tms Rmn" w:hAnsi="Tms Rmn"/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10168E"/>
    <w:pPr>
      <w:ind w:left="720"/>
    </w:pPr>
  </w:style>
  <w:style w:type="paragraph" w:customStyle="1" w:styleId="pJ">
    <w:name w:val="pJ"/>
    <w:next w:val="Normal4"/>
    <w:rsid w:val="0010168E"/>
    <w:pPr>
      <w:spacing w:line="320" w:lineRule="atLeast"/>
      <w:jc w:val="both"/>
    </w:pPr>
    <w:rPr>
      <w:rFonts w:ascii="Times New Roman" w:hAnsi="Times New Roman"/>
      <w:sz w:val="24"/>
    </w:rPr>
  </w:style>
  <w:style w:type="paragraph" w:customStyle="1" w:styleId="pN">
    <w:name w:val="pN"/>
    <w:basedOn w:val="pB"/>
    <w:next w:val="pA2"/>
    <w:rsid w:val="0010168E"/>
  </w:style>
  <w:style w:type="paragraph" w:customStyle="1" w:styleId="pB">
    <w:name w:val="pB"/>
    <w:basedOn w:val="pF"/>
    <w:next w:val="pA3"/>
    <w:rsid w:val="0010168E"/>
    <w:pPr>
      <w:tabs>
        <w:tab w:val="left" w:pos="720"/>
        <w:tab w:val="left" w:pos="1080"/>
      </w:tabs>
      <w:spacing w:line="280" w:lineRule="atLeast"/>
      <w:ind w:left="720" w:right="288" w:hanging="432"/>
    </w:pPr>
  </w:style>
  <w:style w:type="paragraph" w:customStyle="1" w:styleId="pF">
    <w:name w:val="pF"/>
    <w:next w:val="Normal3"/>
    <w:rsid w:val="0010168E"/>
    <w:pPr>
      <w:spacing w:line="320" w:lineRule="atLeast"/>
    </w:pPr>
    <w:rPr>
      <w:rFonts w:ascii="Times New Roman" w:hAnsi="Times New Roman"/>
      <w:sz w:val="24"/>
    </w:rPr>
  </w:style>
  <w:style w:type="paragraph" w:customStyle="1" w:styleId="pS">
    <w:name w:val="pS"/>
    <w:rsid w:val="0010168E"/>
    <w:pPr>
      <w:tabs>
        <w:tab w:val="left" w:pos="720"/>
        <w:tab w:val="left" w:pos="1080"/>
      </w:tabs>
      <w:spacing w:line="320" w:lineRule="atLeast"/>
      <w:ind w:left="720" w:right="288" w:hanging="432"/>
    </w:pPr>
    <w:rPr>
      <w:rFonts w:ascii="Times New Roman" w:hAnsi="Times New Roman"/>
      <w:sz w:val="24"/>
    </w:rPr>
  </w:style>
  <w:style w:type="paragraph" w:customStyle="1" w:styleId="pD">
    <w:name w:val="pD"/>
    <w:basedOn w:val="pF"/>
    <w:rsid w:val="0010168E"/>
    <w:pPr>
      <w:tabs>
        <w:tab w:val="left" w:pos="1152"/>
      </w:tabs>
      <w:spacing w:before="60" w:line="280" w:lineRule="atLeast"/>
      <w:ind w:left="1152" w:right="288" w:hanging="432"/>
    </w:pPr>
  </w:style>
  <w:style w:type="paragraph" w:customStyle="1" w:styleId="pE">
    <w:name w:val="pE"/>
    <w:basedOn w:val="pJ"/>
    <w:rsid w:val="0010168E"/>
    <w:p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480"/>
        <w:tab w:val="left" w:pos="7200"/>
        <w:tab w:val="left" w:pos="7920"/>
        <w:tab w:val="right" w:pos="8640"/>
      </w:tabs>
      <w:spacing w:line="240" w:lineRule="atLeast"/>
      <w:jc w:val="left"/>
    </w:pPr>
  </w:style>
  <w:style w:type="paragraph" w:styleId="Header">
    <w:name w:val="header"/>
    <w:basedOn w:val="pF"/>
    <w:rsid w:val="0010168E"/>
    <w:pPr>
      <w:pBdr>
        <w:bottom w:val="single" w:sz="12" w:space="1" w:color="auto"/>
      </w:pBdr>
      <w:tabs>
        <w:tab w:val="right" w:pos="9000"/>
      </w:tabs>
      <w:jc w:val="center"/>
    </w:pPr>
    <w:rPr>
      <w:rFonts w:ascii="Tms Rmn" w:hAnsi="Tms Rmn"/>
      <w:i/>
    </w:rPr>
  </w:style>
  <w:style w:type="paragraph" w:styleId="Footer">
    <w:name w:val="footer"/>
    <w:basedOn w:val="Header"/>
    <w:rsid w:val="0010168E"/>
    <w:pPr>
      <w:pBdr>
        <w:top w:val="single" w:sz="12" w:space="1" w:color="auto"/>
        <w:bottom w:val="none" w:sz="0" w:space="0" w:color="auto"/>
      </w:pBdr>
      <w:jc w:val="left"/>
    </w:pPr>
  </w:style>
  <w:style w:type="character" w:styleId="FootnoteReference">
    <w:name w:val="footnote reference"/>
    <w:basedOn w:val="DefaultParagraphFont"/>
    <w:semiHidden/>
    <w:rsid w:val="0010168E"/>
    <w:rPr>
      <w:position w:val="6"/>
      <w:sz w:val="16"/>
    </w:rPr>
  </w:style>
  <w:style w:type="paragraph" w:styleId="FootnoteText">
    <w:name w:val="footnote text"/>
    <w:basedOn w:val="Normal"/>
    <w:semiHidden/>
    <w:rsid w:val="0010168E"/>
    <w:rPr>
      <w:rFonts w:ascii="Tms Rmn" w:hAnsi="Tms Rmn"/>
      <w:sz w:val="20"/>
    </w:rPr>
  </w:style>
  <w:style w:type="paragraph" w:styleId="Index1">
    <w:name w:val="index 1"/>
    <w:basedOn w:val="Normal"/>
    <w:next w:val="Normal"/>
    <w:semiHidden/>
    <w:rsid w:val="0010168E"/>
    <w:rPr>
      <w:rFonts w:ascii="Tms Rmn" w:hAnsi="Tms Rmn"/>
    </w:rPr>
  </w:style>
  <w:style w:type="paragraph" w:styleId="Index2">
    <w:name w:val="index 2"/>
    <w:basedOn w:val="Normal"/>
    <w:next w:val="Normal"/>
    <w:semiHidden/>
    <w:rsid w:val="0010168E"/>
    <w:pPr>
      <w:ind w:left="360"/>
    </w:pPr>
    <w:rPr>
      <w:rFonts w:ascii="Tms Rmn" w:hAnsi="Tms Rmn"/>
    </w:rPr>
  </w:style>
  <w:style w:type="paragraph" w:styleId="Index3">
    <w:name w:val="index 3"/>
    <w:basedOn w:val="Normal"/>
    <w:next w:val="Normal"/>
    <w:semiHidden/>
    <w:rsid w:val="0010168E"/>
    <w:pPr>
      <w:ind w:left="720"/>
    </w:pPr>
    <w:rPr>
      <w:rFonts w:ascii="Tms Rmn" w:hAnsi="Tms Rmn"/>
    </w:rPr>
  </w:style>
  <w:style w:type="paragraph" w:styleId="Index4">
    <w:name w:val="index 4"/>
    <w:basedOn w:val="Normal"/>
    <w:next w:val="Normal"/>
    <w:semiHidden/>
    <w:rsid w:val="0010168E"/>
    <w:pPr>
      <w:ind w:left="1080"/>
    </w:pPr>
    <w:rPr>
      <w:rFonts w:ascii="Tms Rmn" w:hAnsi="Tms Rmn"/>
    </w:rPr>
  </w:style>
  <w:style w:type="paragraph" w:styleId="Index5">
    <w:name w:val="index 5"/>
    <w:basedOn w:val="Normal"/>
    <w:next w:val="Normal"/>
    <w:semiHidden/>
    <w:rsid w:val="0010168E"/>
    <w:pPr>
      <w:ind w:left="1440"/>
    </w:pPr>
    <w:rPr>
      <w:rFonts w:ascii="Tms Rmn" w:hAnsi="Tms Rmn"/>
    </w:rPr>
  </w:style>
  <w:style w:type="paragraph" w:styleId="Index6">
    <w:name w:val="index 6"/>
    <w:basedOn w:val="Normal"/>
    <w:next w:val="Normal"/>
    <w:semiHidden/>
    <w:rsid w:val="0010168E"/>
    <w:pPr>
      <w:ind w:left="1800"/>
    </w:pPr>
    <w:rPr>
      <w:rFonts w:ascii="Tms Rmn" w:hAnsi="Tms Rmn"/>
    </w:rPr>
  </w:style>
  <w:style w:type="paragraph" w:styleId="Index7">
    <w:name w:val="index 7"/>
    <w:basedOn w:val="Normal"/>
    <w:next w:val="Normal"/>
    <w:semiHidden/>
    <w:rsid w:val="0010168E"/>
    <w:pPr>
      <w:ind w:left="2160"/>
    </w:pPr>
    <w:rPr>
      <w:rFonts w:ascii="Tms Rmn" w:hAnsi="Tms Rmn"/>
    </w:rPr>
  </w:style>
  <w:style w:type="paragraph" w:styleId="IndexHeading">
    <w:name w:val="index heading"/>
    <w:basedOn w:val="Normal"/>
    <w:next w:val="Index1"/>
    <w:semiHidden/>
    <w:rsid w:val="0010168E"/>
    <w:rPr>
      <w:rFonts w:ascii="Tms Rmn" w:hAnsi="Tms Rmn"/>
    </w:rPr>
  </w:style>
  <w:style w:type="character" w:styleId="LineNumber">
    <w:name w:val="line number"/>
    <w:basedOn w:val="DefaultParagraphFont"/>
    <w:rsid w:val="0010168E"/>
  </w:style>
  <w:style w:type="paragraph" w:customStyle="1" w:styleId="p1">
    <w:name w:val="p1"/>
    <w:basedOn w:val="pF"/>
    <w:rsid w:val="0010168E"/>
    <w:pPr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ind w:left="1440" w:right="1440"/>
      <w:jc w:val="center"/>
    </w:pPr>
    <w:rPr>
      <w:rFonts w:ascii="Arial" w:hAnsi="Arial"/>
      <w:b/>
      <w:sz w:val="36"/>
    </w:rPr>
  </w:style>
  <w:style w:type="paragraph" w:customStyle="1" w:styleId="p2">
    <w:name w:val="p2"/>
    <w:basedOn w:val="pF"/>
    <w:rsid w:val="0010168E"/>
    <w:rPr>
      <w:rFonts w:ascii="Arial" w:hAnsi="Arial"/>
      <w:b/>
      <w:sz w:val="28"/>
    </w:rPr>
  </w:style>
  <w:style w:type="paragraph" w:customStyle="1" w:styleId="p3">
    <w:name w:val="p3"/>
    <w:basedOn w:val="p2"/>
    <w:rsid w:val="0010168E"/>
    <w:rPr>
      <w:i/>
      <w:sz w:val="24"/>
    </w:rPr>
  </w:style>
  <w:style w:type="paragraph" w:customStyle="1" w:styleId="pA">
    <w:name w:val="pA"/>
    <w:next w:val="pF"/>
    <w:rsid w:val="0010168E"/>
    <w:pPr>
      <w:keepNext/>
      <w:spacing w:line="130" w:lineRule="exact"/>
      <w:jc w:val="both"/>
    </w:pPr>
    <w:rPr>
      <w:rFonts w:ascii="Times New Roman" w:hAnsi="Times New Roman"/>
      <w:sz w:val="24"/>
    </w:rPr>
  </w:style>
  <w:style w:type="paragraph" w:customStyle="1" w:styleId="pG">
    <w:name w:val="pG"/>
    <w:basedOn w:val="p2"/>
    <w:rsid w:val="0010168E"/>
    <w:pPr>
      <w:keepNext/>
    </w:pPr>
    <w:rPr>
      <w:sz w:val="24"/>
    </w:rPr>
  </w:style>
  <w:style w:type="paragraph" w:customStyle="1" w:styleId="pT">
    <w:name w:val="pT"/>
    <w:basedOn w:val="p2"/>
    <w:rsid w:val="0010168E"/>
    <w:pPr>
      <w:keepNext/>
    </w:pPr>
    <w:rPr>
      <w:sz w:val="24"/>
    </w:rPr>
  </w:style>
  <w:style w:type="paragraph" w:customStyle="1" w:styleId="pX">
    <w:name w:val="pX"/>
    <w:basedOn w:val="pF"/>
    <w:rsid w:val="0010168E"/>
    <w:pPr>
      <w:spacing w:line="240" w:lineRule="atLeast"/>
    </w:pPr>
  </w:style>
  <w:style w:type="paragraph" w:customStyle="1" w:styleId="TitlePage">
    <w:name w:val="Title Page"/>
    <w:basedOn w:val="p1"/>
    <w:rsid w:val="0010168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style>
  <w:style w:type="paragraph" w:styleId="TOC1">
    <w:name w:val="toc 1"/>
    <w:basedOn w:val="pF"/>
    <w:next w:val="Normal"/>
    <w:semiHidden/>
    <w:rsid w:val="0010168E"/>
    <w:pPr>
      <w:tabs>
        <w:tab w:val="right" w:leader="dot" w:pos="8640"/>
      </w:tabs>
      <w:spacing w:before="360"/>
    </w:pPr>
    <w:rPr>
      <w:rFonts w:ascii="Arial" w:hAnsi="Arial"/>
      <w:b/>
      <w:caps/>
      <w:sz w:val="36"/>
    </w:rPr>
  </w:style>
  <w:style w:type="paragraph" w:styleId="TOC2">
    <w:name w:val="toc 2"/>
    <w:basedOn w:val="TOC1"/>
    <w:next w:val="Normal"/>
    <w:semiHidden/>
    <w:rsid w:val="0010168E"/>
    <w:pPr>
      <w:spacing w:before="240"/>
      <w:ind w:left="245"/>
    </w:pPr>
    <w:rPr>
      <w:rFonts w:ascii="Times New Roman" w:hAnsi="Times New Roman"/>
      <w:caps w:val="0"/>
      <w:sz w:val="20"/>
    </w:rPr>
  </w:style>
  <w:style w:type="paragraph" w:styleId="TOC3">
    <w:name w:val="toc 3"/>
    <w:basedOn w:val="TOC1"/>
    <w:semiHidden/>
    <w:rsid w:val="0010168E"/>
    <w:pPr>
      <w:spacing w:before="0"/>
      <w:ind w:left="475"/>
    </w:pPr>
    <w:rPr>
      <w:rFonts w:ascii="Times New Roman" w:hAnsi="Times New Roman"/>
      <w:b w:val="0"/>
      <w:caps w:val="0"/>
      <w:sz w:val="20"/>
    </w:rPr>
  </w:style>
  <w:style w:type="paragraph" w:styleId="TOC4">
    <w:name w:val="toc 4"/>
    <w:basedOn w:val="TOC1"/>
    <w:semiHidden/>
    <w:rsid w:val="0010168E"/>
    <w:pPr>
      <w:spacing w:before="0"/>
      <w:ind w:left="720"/>
    </w:pPr>
    <w:rPr>
      <w:rFonts w:ascii="Times New Roman" w:hAnsi="Times New Roman"/>
      <w:b w:val="0"/>
      <w:caps w:val="0"/>
      <w:sz w:val="20"/>
    </w:rPr>
  </w:style>
  <w:style w:type="paragraph" w:styleId="TOC5">
    <w:name w:val="toc 5"/>
    <w:basedOn w:val="TOC4"/>
    <w:next w:val="Normal"/>
    <w:semiHidden/>
    <w:rsid w:val="0010168E"/>
  </w:style>
  <w:style w:type="paragraph" w:styleId="EnvelopeAddress">
    <w:name w:val="envelope address"/>
    <w:basedOn w:val="Normal"/>
    <w:rsid w:val="0010168E"/>
    <w:pPr>
      <w:framePr w:w="7920" w:h="1980" w:hRule="exact" w:hSpace="180" w:wrap="auto" w:hAnchor="page" w:xAlign="center" w:yAlign="bottom"/>
      <w:ind w:left="2880"/>
    </w:pPr>
    <w:rPr>
      <w:smallCaps/>
    </w:rPr>
  </w:style>
  <w:style w:type="paragraph" w:customStyle="1" w:styleId="Normal3">
    <w:name w:val="Normal3"/>
    <w:basedOn w:val="Normal"/>
    <w:next w:val="pF"/>
    <w:rsid w:val="0010168E"/>
  </w:style>
  <w:style w:type="paragraph" w:customStyle="1" w:styleId="Large">
    <w:name w:val="Large"/>
    <w:basedOn w:val="pF"/>
    <w:next w:val="pF"/>
    <w:rsid w:val="0010168E"/>
    <w:pPr>
      <w:keepNext/>
      <w:spacing w:before="480" w:after="360" w:line="720" w:lineRule="exact"/>
    </w:pPr>
    <w:rPr>
      <w:rFonts w:ascii="Arial" w:hAnsi="Arial"/>
      <w:b/>
      <w:i/>
      <w:sz w:val="72"/>
    </w:rPr>
  </w:style>
  <w:style w:type="paragraph" w:customStyle="1" w:styleId="Normal2">
    <w:name w:val="Normal2"/>
    <w:basedOn w:val="Normal"/>
    <w:next w:val="pF"/>
    <w:rsid w:val="0010168E"/>
    <w:pPr>
      <w:keepNext/>
    </w:pPr>
  </w:style>
  <w:style w:type="paragraph" w:styleId="ListBullet">
    <w:name w:val="List Bullet"/>
    <w:basedOn w:val="Normal"/>
    <w:rsid w:val="0010168E"/>
    <w:pPr>
      <w:ind w:left="360" w:hanging="360"/>
    </w:pPr>
  </w:style>
  <w:style w:type="paragraph" w:customStyle="1" w:styleId="pA2">
    <w:name w:val="pA2"/>
    <w:basedOn w:val="pA"/>
    <w:next w:val="pN"/>
    <w:rsid w:val="0010168E"/>
  </w:style>
  <w:style w:type="paragraph" w:customStyle="1" w:styleId="pA3">
    <w:name w:val="pA3"/>
    <w:basedOn w:val="pA"/>
    <w:next w:val="pB"/>
    <w:rsid w:val="0010168E"/>
  </w:style>
  <w:style w:type="paragraph" w:customStyle="1" w:styleId="Normal4">
    <w:name w:val="Normal4"/>
    <w:basedOn w:val="Normal"/>
    <w:next w:val="pJ"/>
    <w:rsid w:val="0010168E"/>
    <w:pPr>
      <w:tabs>
        <w:tab w:val="left" w:pos="6210"/>
      </w:tabs>
    </w:pPr>
  </w:style>
  <w:style w:type="paragraph" w:styleId="Caption">
    <w:name w:val="caption"/>
    <w:basedOn w:val="Normal"/>
    <w:next w:val="Normal"/>
    <w:qFormat/>
    <w:rsid w:val="0010168E"/>
    <w:pPr>
      <w:keepNext/>
      <w:spacing w:before="120" w:after="130"/>
    </w:pPr>
    <w:rPr>
      <w:rFonts w:ascii="Arial" w:hAnsi="Arial"/>
      <w:b/>
    </w:rPr>
  </w:style>
  <w:style w:type="paragraph" w:customStyle="1" w:styleId="resumeparagraph">
    <w:name w:val="resume paragraph"/>
    <w:rsid w:val="0010168E"/>
    <w:pPr>
      <w:spacing w:before="100" w:line="240" w:lineRule="exact"/>
      <w:ind w:left="720" w:hanging="288"/>
      <w:jc w:val="both"/>
    </w:pPr>
    <w:rPr>
      <w:rFonts w:ascii="Times New Roman" w:hAnsi="Times New Roman"/>
      <w:sz w:val="24"/>
    </w:rPr>
  </w:style>
  <w:style w:type="paragraph" w:customStyle="1" w:styleId="Headline">
    <w:name w:val="Headline"/>
    <w:basedOn w:val="Normal"/>
    <w:rsid w:val="0010168E"/>
    <w:pPr>
      <w:spacing w:after="120" w:line="240" w:lineRule="auto"/>
    </w:pPr>
    <w:rPr>
      <w:b/>
      <w:sz w:val="36"/>
    </w:rPr>
  </w:style>
  <w:style w:type="paragraph" w:customStyle="1" w:styleId="Text">
    <w:name w:val="Text"/>
    <w:basedOn w:val="Normal"/>
    <w:rsid w:val="00987759"/>
    <w:pPr>
      <w:tabs>
        <w:tab w:val="left" w:pos="5300"/>
      </w:tabs>
      <w:spacing w:line="360" w:lineRule="atLeast"/>
      <w:jc w:val="center"/>
    </w:pPr>
  </w:style>
  <w:style w:type="paragraph" w:styleId="Title">
    <w:name w:val="Title"/>
    <w:basedOn w:val="Normal"/>
    <w:next w:val="Normal"/>
    <w:link w:val="TitleChar"/>
    <w:uiPriority w:val="10"/>
    <w:qFormat/>
    <w:rsid w:val="00987759"/>
    <w:pPr>
      <w:spacing w:after="300" w:line="240" w:lineRule="auto"/>
      <w:contextualSpacing/>
      <w:jc w:val="right"/>
    </w:pPr>
    <w:rPr>
      <w:rFonts w:ascii="Arial" w:hAnsi="Arial"/>
      <w:b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87759"/>
    <w:rPr>
      <w:rFonts w:ascii="Arial" w:hAnsi="Arial"/>
      <w:b/>
      <w:color w:val="17365D"/>
      <w:spacing w:val="5"/>
      <w:kern w:val="28"/>
      <w:sz w:val="52"/>
      <w:szCs w:val="52"/>
    </w:rPr>
  </w:style>
  <w:style w:type="paragraph" w:customStyle="1" w:styleId="TitleSub">
    <w:name w:val="TitleSub"/>
    <w:basedOn w:val="Title"/>
    <w:autoRedefine/>
    <w:qFormat/>
    <w:rsid w:val="001C5A87"/>
    <w:pPr>
      <w:spacing w:after="0"/>
    </w:pPr>
    <w:rPr>
      <w:b w:val="0"/>
      <w:sz w:val="32"/>
    </w:rPr>
  </w:style>
  <w:style w:type="paragraph" w:customStyle="1" w:styleId="TitleAdd">
    <w:name w:val="TitleAdd"/>
    <w:basedOn w:val="Title"/>
    <w:link w:val="TitleAddChar"/>
    <w:autoRedefine/>
    <w:qFormat/>
    <w:rsid w:val="00385DB6"/>
    <w:pPr>
      <w:spacing w:after="0"/>
    </w:pPr>
    <w:rPr>
      <w:b w:val="0"/>
      <w:color w:val="auto"/>
      <w:sz w:val="24"/>
      <w:szCs w:val="32"/>
    </w:rPr>
  </w:style>
  <w:style w:type="character" w:customStyle="1" w:styleId="TitleAddChar">
    <w:name w:val="TitleAdd Char"/>
    <w:basedOn w:val="TitleChar"/>
    <w:link w:val="TitleAdd"/>
    <w:rsid w:val="00385DB6"/>
    <w:rPr>
      <w:sz w:val="2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0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9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31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14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ECove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1A5F1-63FB-45F6-8573-7137F42F1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ECover.dotm</Template>
  <TotalTime>18</TotalTime>
  <Pages>1</Pages>
  <Words>43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Proposal for</vt:lpstr>
    </vt:vector>
  </TitlesOfParts>
  <Company>Regional Economic Research, Inc.</Company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for</dc:title>
  <dc:creator>anenn</dc:creator>
  <cp:lastModifiedBy>ALEXK</cp:lastModifiedBy>
  <cp:revision>9</cp:revision>
  <cp:lastPrinted>2009-11-12T00:27:00Z</cp:lastPrinted>
  <dcterms:created xsi:type="dcterms:W3CDTF">2011-10-19T20:44:00Z</dcterms:created>
  <dcterms:modified xsi:type="dcterms:W3CDTF">2011-11-08T23:02:00Z</dcterms:modified>
</cp:coreProperties>
</file>